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Hornsey and Friern Barnet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Hornsey and Friern Barnet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Hornsey and Friern Barnet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Hornsey and Friern Barnet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Hornsey and Friern Barnet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11.8%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Hornsey and Friern Barnet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82.7% </w:t>
      </w:r>
      <w:r w:rsidRPr="004747BF">
        <w:rPr>
          <w:rFonts w:ascii="Libre Franklin Light" w:eastAsia="Times New Roman" w:hAnsi="Libre Franklin Light" w:cs="Calibri Light"/>
        </w:rPr>
        <w:t xml:space="preserve">of those respondents classified as PGSI 8+ in Hornsey and Friern Barnet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Hornsey and Friern Barnet is estimated to be </w:t>
      </w:r>
      <w:r w:rsidRPr="00773DF7">
        <w:rPr>
          <w:rFonts w:ascii="Libre Franklin Light" w:eastAsia="Times New Roman" w:hAnsi="Libre Franklin Light" w:cs="Calibri Light"/>
          <w:b/>
          <w:bCs/>
          <w:color w:val="C45911" w:themeColor="accent2" w:themeShade="BF"/>
        </w:rPr>
        <w:t xml:space="preserve">£4,957,856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Hornsey and Friern Barnet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24.8%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Hornsey and Friern Barnet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11.8%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Hornsey and Friern Barnet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Hornsey and Friern Barnet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ornsey and Friern Barne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Hornsey and Friern Barnet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ornsey and Friern Barne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Hornsey and Friern Barnet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Hornsey and Friern Barnet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82.7%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ornsey and Friern Barne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Hornsey and Friern Barnet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51.1%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Hornsey and Friern Barnet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Hornsey and Friern Barnet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73.8%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Hornsey and Friern Barnet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Hornsey and Friern Barnet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Hornsey and Friern Barnet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£4,957,856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Hornsey and Friern Barnet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£80,755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£1,670,066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£119,638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£33,648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£61,688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£2,992,061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£4,957,856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Hornsey and Friern Barnet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Hornsey and Friern Barnet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Hornsey and Friern Barnet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Hornsey and Friern Barnet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Hornsey and Friern Barnet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Hornsey and Friern Barnet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61.7%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Hornsey and Friern Barnet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Hornsey and Friern Barnet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Hornsey and Friern Barnet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Hornsey and Friern Barnet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Hornsey and Friern Barnet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Hornsey and Friern Barnet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2AAFC6B-4D80-4E82-988E-2AA2458D3F4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